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0C75C" w14:textId="4375B84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43D4C">
        <w:rPr>
          <w:b/>
          <w:noProof/>
          <w:sz w:val="24"/>
        </w:rPr>
        <w:t>9</w:t>
      </w:r>
      <w:r w:rsidRPr="0033027D">
        <w:rPr>
          <w:b/>
          <w:noProof/>
          <w:sz w:val="24"/>
        </w:rPr>
        <w:tab/>
      </w:r>
      <w:r w:rsidR="00F54CC1" w:rsidRPr="00F54CC1">
        <w:rPr>
          <w:b/>
          <w:noProof/>
          <w:sz w:val="24"/>
        </w:rPr>
        <w:t>RP-2</w:t>
      </w:r>
      <w:r w:rsidR="00782A9B">
        <w:rPr>
          <w:b/>
          <w:noProof/>
          <w:sz w:val="24"/>
        </w:rPr>
        <w:t>5</w:t>
      </w:r>
      <w:r w:rsidR="009C6B95">
        <w:rPr>
          <w:b/>
          <w:noProof/>
          <w:sz w:val="24"/>
        </w:rPr>
        <w:t>29</w:t>
      </w:r>
      <w:r w:rsidR="00F676DD">
        <w:rPr>
          <w:b/>
          <w:noProof/>
          <w:sz w:val="24"/>
        </w:rPr>
        <w:t>42</w:t>
      </w:r>
    </w:p>
    <w:p w14:paraId="075CF815" w14:textId="54982E2C" w:rsidR="006A45BA" w:rsidRPr="006A45BA" w:rsidRDefault="00243D4C" w:rsidP="0033027D">
      <w:pPr>
        <w:pStyle w:val="CRCoverPage"/>
        <w:tabs>
          <w:tab w:val="right" w:pos="9639"/>
        </w:tabs>
        <w:spacing w:after="0"/>
        <w:rPr>
          <w:b/>
          <w:noProof/>
          <w:sz w:val="24"/>
        </w:rPr>
      </w:pPr>
      <w:r>
        <w:rPr>
          <w:b/>
          <w:noProof/>
          <w:sz w:val="24"/>
        </w:rPr>
        <w:t>Beijing</w:t>
      </w:r>
      <w:r w:rsidR="00310C50">
        <w:rPr>
          <w:b/>
          <w:noProof/>
          <w:sz w:val="24"/>
        </w:rPr>
        <w:t>, C</w:t>
      </w:r>
      <w:r>
        <w:rPr>
          <w:b/>
          <w:noProof/>
          <w:sz w:val="24"/>
        </w:rPr>
        <w:t>hina</w:t>
      </w:r>
      <w:r w:rsidR="00310C50">
        <w:rPr>
          <w:b/>
          <w:noProof/>
          <w:sz w:val="24"/>
        </w:rPr>
        <w:t xml:space="preserve">, </w:t>
      </w:r>
      <w:r>
        <w:rPr>
          <w:b/>
          <w:noProof/>
          <w:sz w:val="24"/>
        </w:rPr>
        <w:t>15</w:t>
      </w:r>
      <w:r w:rsidR="00310C50">
        <w:rPr>
          <w:b/>
          <w:noProof/>
          <w:sz w:val="24"/>
          <w:vertAlign w:val="superscript"/>
        </w:rPr>
        <w:t>th</w:t>
      </w:r>
      <w:r w:rsidR="00310C50">
        <w:rPr>
          <w:b/>
          <w:noProof/>
          <w:sz w:val="24"/>
        </w:rPr>
        <w:t xml:space="preserve"> – 1</w:t>
      </w:r>
      <w:r>
        <w:rPr>
          <w:b/>
          <w:noProof/>
          <w:sz w:val="24"/>
        </w:rPr>
        <w:t>8</w:t>
      </w:r>
      <w:r w:rsidR="00310C50">
        <w:rPr>
          <w:b/>
          <w:noProof/>
          <w:sz w:val="24"/>
          <w:vertAlign w:val="superscript"/>
        </w:rPr>
        <w:t>th</w:t>
      </w:r>
      <w:r w:rsidR="00310C50">
        <w:rPr>
          <w:b/>
          <w:noProof/>
          <w:sz w:val="24"/>
        </w:rPr>
        <w:t xml:space="preserve"> </w:t>
      </w:r>
      <w:r>
        <w:rPr>
          <w:b/>
          <w:noProof/>
          <w:sz w:val="24"/>
        </w:rPr>
        <w:t>September</w:t>
      </w:r>
      <w:r w:rsidR="00310C50">
        <w:rPr>
          <w:b/>
          <w:noProof/>
          <w:sz w:val="24"/>
        </w:rPr>
        <w:t>, 2025</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C50132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517C2">
        <w:rPr>
          <w:rFonts w:ascii="Arial" w:eastAsia="Batang" w:hAnsi="Arial"/>
          <w:b/>
          <w:sz w:val="24"/>
          <w:szCs w:val="24"/>
          <w:lang w:eastAsia="zh-CN"/>
        </w:rPr>
        <w:t>Moderator (vivo)</w:t>
      </w:r>
    </w:p>
    <w:p w14:paraId="4A684579" w14:textId="0C0B072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43D4C">
        <w:rPr>
          <w:rFonts w:ascii="Arial" w:eastAsia="Batang" w:hAnsi="Arial" w:cs="Arial"/>
          <w:b/>
          <w:sz w:val="24"/>
          <w:szCs w:val="24"/>
          <w:lang w:eastAsia="zh-CN"/>
        </w:rPr>
        <w:t>New</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47FFACD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243D4C">
        <w:rPr>
          <w:rFonts w:ascii="Arial" w:eastAsia="Batang" w:hAnsi="Arial"/>
          <w:b/>
          <w:sz w:val="24"/>
          <w:szCs w:val="24"/>
          <w:lang w:eastAsia="zh-CN"/>
        </w:rPr>
        <w:t>1</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7220A23"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proofErr w:type="spellStart"/>
      <w:r w:rsidR="00243D4C">
        <w:rPr>
          <w:sz w:val="32"/>
          <w:szCs w:val="32"/>
        </w:rPr>
        <w:t>xxxxxxx</w:t>
      </w:r>
      <w:proofErr w:type="spellEnd"/>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2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2]</w:t>
      </w:r>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3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Note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F676DD" w14:paraId="743B929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044EEFA" w14:textId="158D1067" w:rsidR="00F676DD" w:rsidRPr="006F6D22" w:rsidRDefault="00F676DD" w:rsidP="00F676DD">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7F90C5D5" w14:textId="5FBAFFC8" w:rsidR="00F676DD" w:rsidRPr="006F6D22" w:rsidRDefault="00F676DD" w:rsidP="00F676DD">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7002747D" w14:textId="23F3769F" w:rsidR="00F676DD" w:rsidRDefault="00F676DD" w:rsidP="00F676DD">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93BBFD8" w14:textId="4E1A78DE" w:rsidR="00F676DD" w:rsidRPr="006F6D22" w:rsidRDefault="00F676DD" w:rsidP="00F676DD">
            <w:pPr>
              <w:pStyle w:val="TAL"/>
              <w:rPr>
                <w:rFonts w:cs="Arial"/>
                <w:sz w:val="16"/>
              </w:rPr>
            </w:pPr>
            <w:r>
              <w:rPr>
                <w:rFonts w:cs="Arial"/>
                <w:sz w:val="16"/>
              </w:rPr>
              <w:t>Perf.</w:t>
            </w:r>
            <w:r w:rsidRPr="006F6D22">
              <w:rPr>
                <w:rFonts w:cs="Arial" w:hint="eastAsia"/>
                <w:sz w:val="16"/>
              </w:rPr>
              <w:t xml:space="preserve"> part</w:t>
            </w:r>
          </w:p>
        </w:tc>
      </w:tr>
      <w:tr w:rsidR="00F676DD"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F676DD" w:rsidRPr="00D26B08" w:rsidRDefault="00F676DD" w:rsidP="00F676DD">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F676DD" w:rsidRPr="00D26B08" w:rsidRDefault="00F676DD" w:rsidP="00F676DD">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F676DD" w:rsidRPr="00D26B08" w:rsidRDefault="00F676DD" w:rsidP="00F676DD">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F676DD" w:rsidRPr="00D26B08" w:rsidRDefault="00F676DD" w:rsidP="00F676DD">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F676DD" w:rsidRPr="005B1F33" w:rsidRDefault="00F676DD" w:rsidP="00F676DD">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F676DD" w:rsidRPr="005B1F33"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F676DD" w:rsidRPr="005B1F33"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F676DD" w:rsidRPr="00124ABD" w:rsidRDefault="00F676DD" w:rsidP="00F676D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48B6A4" w:rsidR="00F676DD" w:rsidRPr="005B1F33" w:rsidRDefault="00F676DD" w:rsidP="00F676DD">
            <w:pPr>
              <w:spacing w:after="0"/>
              <w:rPr>
                <w:rFonts w:ascii="Arial" w:hAnsi="Arial"/>
                <w:sz w:val="16"/>
                <w:szCs w:val="16"/>
                <w:lang w:eastAsia="zh-CN"/>
              </w:rPr>
            </w:pPr>
            <w:proofErr w:type="gramStart"/>
            <w:r w:rsidRPr="005B1F33">
              <w:rPr>
                <w:rFonts w:ascii="Arial" w:hAnsi="Arial"/>
                <w:sz w:val="16"/>
                <w:szCs w:val="16"/>
                <w:lang w:eastAsia="zh-CN"/>
              </w:rPr>
              <w:t>NR;NR</w:t>
            </w:r>
            <w:proofErr w:type="gramEnd"/>
            <w:r w:rsidRPr="005B1F33">
              <w:rPr>
                <w:rFonts w:ascii="Arial" w:hAnsi="Arial"/>
                <w:sz w:val="16"/>
                <w:szCs w:val="16"/>
                <w:lang w:eastAsia="zh-CN"/>
              </w:rPr>
              <w:t xml:space="preserve">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F676DD" w:rsidRPr="009F685E"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F676DD" w:rsidRPr="00124ABD" w:rsidRDefault="00F676DD" w:rsidP="00F676DD">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F676DD" w:rsidRPr="00124ABD" w:rsidRDefault="00F676DD" w:rsidP="00F676DD">
            <w:pPr>
              <w:pStyle w:val="TAL"/>
              <w:rPr>
                <w:sz w:val="16"/>
                <w:szCs w:val="16"/>
                <w:lang w:eastAsia="zh-CN"/>
              </w:rPr>
            </w:pPr>
            <w:r w:rsidRPr="00BB661D">
              <w:rPr>
                <w:sz w:val="16"/>
                <w:szCs w:val="16"/>
                <w:lang w:eastAsia="zh-CN"/>
              </w:rPr>
              <w:t xml:space="preserve">NG-RAN; </w:t>
            </w:r>
            <w:proofErr w:type="spellStart"/>
            <w:r w:rsidRPr="00BB661D">
              <w:rPr>
                <w:sz w:val="16"/>
                <w:szCs w:val="16"/>
                <w:lang w:eastAsia="zh-CN"/>
              </w:rPr>
              <w:t>Xn</w:t>
            </w:r>
            <w:proofErr w:type="spellEnd"/>
            <w:r w:rsidRPr="00BB661D">
              <w:rPr>
                <w:sz w:val="16"/>
                <w:szCs w:val="16"/>
                <w:lang w:eastAsia="zh-CN"/>
              </w:rPr>
              <w:t xml:space="preserve"> Application Protocol (</w:t>
            </w:r>
            <w:proofErr w:type="spellStart"/>
            <w:r w:rsidRPr="00BB661D">
              <w:rPr>
                <w:sz w:val="16"/>
                <w:szCs w:val="16"/>
                <w:lang w:eastAsia="zh-CN"/>
              </w:rPr>
              <w:t>XnAP</w:t>
            </w:r>
            <w:proofErr w:type="spellEnd"/>
            <w:r w:rsidRPr="00BB661D">
              <w:rPr>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F676DD" w:rsidRPr="009F685E" w:rsidRDefault="00F676DD" w:rsidP="00F676DD">
            <w:pPr>
              <w:pStyle w:val="TAL"/>
              <w:rPr>
                <w:sz w:val="16"/>
                <w:szCs w:val="16"/>
                <w:lang w:eastAsia="zh-CN"/>
              </w:rPr>
            </w:pPr>
            <w:r>
              <w:rPr>
                <w:sz w:val="16"/>
                <w:szCs w:val="16"/>
                <w:lang w:eastAsia="zh-CN"/>
              </w:rPr>
              <w:t>Core part</w:t>
            </w:r>
          </w:p>
        </w:tc>
      </w:tr>
      <w:tr w:rsidR="00F676DD"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F676DD" w:rsidRPr="005D03EE" w:rsidRDefault="00F676DD" w:rsidP="00F676DD">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F676DD" w:rsidRPr="00BB661D" w:rsidRDefault="00F676DD" w:rsidP="00F676DD">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F676DD" w:rsidRDefault="00F676DD" w:rsidP="00F676DD">
            <w:pPr>
              <w:pStyle w:val="TAL"/>
              <w:rPr>
                <w:sz w:val="16"/>
                <w:szCs w:val="16"/>
                <w:lang w:eastAsia="zh-CN"/>
              </w:rPr>
            </w:pPr>
            <w:r>
              <w:rPr>
                <w:sz w:val="16"/>
                <w:szCs w:val="16"/>
                <w:lang w:eastAsia="zh-CN"/>
              </w:rPr>
              <w:t>Core part</w:t>
            </w:r>
            <w:bookmarkStart w:id="0" w:name="_GoBack"/>
            <w:bookmarkEnd w:id="0"/>
          </w:p>
        </w:tc>
      </w:tr>
      <w:tr w:rsidR="00F676DD"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F676DD" w:rsidRPr="005D03EE" w:rsidRDefault="00F676DD" w:rsidP="00F676D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F676DD" w:rsidRPr="00BB661D" w:rsidRDefault="00F676DD" w:rsidP="00F676DD">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F676DD" w:rsidRDefault="00F676DD" w:rsidP="00F676DD">
            <w:pPr>
              <w:pStyle w:val="TAL"/>
              <w:rPr>
                <w:sz w:val="16"/>
                <w:szCs w:val="16"/>
                <w:lang w:eastAsia="zh-CN"/>
              </w:rPr>
            </w:pPr>
            <w:r>
              <w:rPr>
                <w:sz w:val="16"/>
                <w:szCs w:val="16"/>
                <w:lang w:eastAsia="zh-CN"/>
              </w:rPr>
              <w:t>Core part</w:t>
            </w:r>
          </w:p>
        </w:tc>
      </w:tr>
      <w:tr w:rsidR="00F676DD"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F676DD" w:rsidRDefault="00F676DD" w:rsidP="00F676DD">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F676DD" w:rsidRPr="00986901"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F676DD" w:rsidRDefault="00F676DD" w:rsidP="00F676DD">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F676DD" w:rsidRDefault="00F676DD" w:rsidP="00F676DD">
            <w:pPr>
              <w:pStyle w:val="TAL"/>
              <w:rPr>
                <w:sz w:val="16"/>
                <w:szCs w:val="16"/>
              </w:rPr>
            </w:pPr>
            <w:r>
              <w:rPr>
                <w:sz w:val="16"/>
                <w:szCs w:val="16"/>
              </w:rPr>
              <w:t>Core part</w:t>
            </w:r>
          </w:p>
        </w:tc>
      </w:tr>
      <w:tr w:rsidR="00F676DD"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F676DD" w:rsidRPr="009F685E" w:rsidRDefault="00F676DD" w:rsidP="00F676DD">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F676DD" w:rsidRPr="009F685E" w:rsidRDefault="00F676DD" w:rsidP="00F676DD">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F676DD" w:rsidRPr="009F685E" w:rsidRDefault="00F676DD" w:rsidP="00F676DD">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F676DD" w:rsidRPr="009F685E" w:rsidRDefault="00F676DD" w:rsidP="00F676DD">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F676DD" w:rsidRPr="009F685E"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4CB25D9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AC7AF4" w14:textId="71BD8C72" w:rsidR="00F676DD" w:rsidRDefault="00F676DD" w:rsidP="00F676DD">
            <w:pPr>
              <w:pStyle w:val="TAL"/>
              <w:rPr>
                <w:sz w:val="16"/>
                <w:szCs w:val="16"/>
                <w:lang w:eastAsia="zh-CN"/>
              </w:rPr>
            </w:pPr>
            <w:r>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04F5CC98" w14:textId="0FC1F7C4" w:rsidR="00F676DD" w:rsidRPr="00D6557D" w:rsidRDefault="00F676DD" w:rsidP="00F676DD">
            <w:pPr>
              <w:pStyle w:val="TAL"/>
              <w:rPr>
                <w:sz w:val="16"/>
                <w:szCs w:val="16"/>
              </w:rPr>
            </w:pPr>
            <w:r w:rsidRPr="00F56169">
              <w:rPr>
                <w:sz w:val="16"/>
                <w:szCs w:val="18"/>
                <w:lang w:val="en-US"/>
              </w:rPr>
              <w:t xml:space="preserve">NR; Base Station (BS) </w:t>
            </w:r>
            <w:proofErr w:type="spellStart"/>
            <w:r w:rsidRPr="00F56169">
              <w:rPr>
                <w:sz w:val="16"/>
                <w:szCs w:val="18"/>
                <w:lang w:val="en-US"/>
              </w:rPr>
              <w:t>ElectroMagnetic</w:t>
            </w:r>
            <w:proofErr w:type="spellEnd"/>
            <w:r w:rsidRPr="00F56169">
              <w:rPr>
                <w:sz w:val="16"/>
                <w:szCs w:val="18"/>
                <w:lang w:val="en-US"/>
              </w:rPr>
              <w:t xml:space="preserve"> Compatibility (EMC)</w:t>
            </w:r>
          </w:p>
        </w:tc>
        <w:tc>
          <w:tcPr>
            <w:tcW w:w="1417" w:type="dxa"/>
            <w:tcBorders>
              <w:top w:val="single" w:sz="4" w:space="0" w:color="auto"/>
              <w:left w:val="single" w:sz="4" w:space="0" w:color="auto"/>
              <w:bottom w:val="single" w:sz="4" w:space="0" w:color="auto"/>
              <w:right w:val="single" w:sz="4" w:space="0" w:color="auto"/>
            </w:tcBorders>
          </w:tcPr>
          <w:p w14:paraId="64B6908C" w14:textId="178C8482"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4AD446F1" w14:textId="11EFB2D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F676DD" w:rsidRDefault="00F676DD" w:rsidP="00F676DD">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F676DD" w:rsidRPr="00F56169" w:rsidRDefault="00F676DD" w:rsidP="00F676DD">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65DE32D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79834D" w14:textId="1850A890" w:rsidR="00F676DD" w:rsidRDefault="00F676DD" w:rsidP="00F676DD">
            <w:pPr>
              <w:pStyle w:val="TAL"/>
              <w:rPr>
                <w:sz w:val="16"/>
                <w:szCs w:val="16"/>
                <w:lang w:eastAsia="zh-CN"/>
              </w:rPr>
            </w:pPr>
            <w:r>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22AF2A8B" w14:textId="695F62F8" w:rsidR="00F676DD" w:rsidRPr="00F56169" w:rsidRDefault="00F676DD" w:rsidP="00F676DD">
            <w:pPr>
              <w:pStyle w:val="TAL"/>
              <w:rPr>
                <w:sz w:val="16"/>
                <w:szCs w:val="16"/>
              </w:rPr>
            </w:pPr>
            <w:r w:rsidRPr="00F56169">
              <w:rPr>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4FFDCDB" w14:textId="1E44FF7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6C8868A" w14:textId="2FB2387D"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F676DD" w:rsidRPr="009F685E" w:rsidRDefault="00F676DD" w:rsidP="00F676DD">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F676DD" w:rsidRPr="009F685E" w:rsidRDefault="00F676DD" w:rsidP="00F676DD">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F676DD" w:rsidRPr="009F685E" w:rsidRDefault="00F676DD" w:rsidP="00F676DD">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F676DD" w:rsidRPr="009F685E"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F676DD" w:rsidRDefault="00F676DD" w:rsidP="00F676DD">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F676DD" w:rsidRPr="00F56169" w:rsidRDefault="00F676DD" w:rsidP="00F676DD">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F676DD"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F676DD" w:rsidRPr="009F685E" w:rsidRDefault="00F676DD" w:rsidP="00F676DD">
            <w:pPr>
              <w:pStyle w:val="TAL"/>
              <w:rPr>
                <w:sz w:val="16"/>
                <w:szCs w:val="16"/>
              </w:rPr>
            </w:pPr>
            <w:r w:rsidRPr="00986901">
              <w:rPr>
                <w:sz w:val="16"/>
                <w:szCs w:val="16"/>
              </w:rPr>
              <w:t>Perf part</w:t>
            </w:r>
          </w:p>
        </w:tc>
      </w:tr>
      <w:tr w:rsidR="00F676DD" w14:paraId="76353CB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ADF198" w14:textId="7367B91B" w:rsidR="00F676DD" w:rsidRPr="00986901" w:rsidRDefault="00F676DD" w:rsidP="00F676DD">
            <w:pPr>
              <w:pStyle w:val="TAL"/>
              <w:rPr>
                <w:sz w:val="16"/>
                <w:szCs w:val="16"/>
              </w:rPr>
            </w:pPr>
            <w:r>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771A2F1B" w14:textId="6D3545A7" w:rsidR="00F676DD" w:rsidRPr="00986901" w:rsidRDefault="00F676DD" w:rsidP="00F676DD">
            <w:pPr>
              <w:pStyle w:val="TAL"/>
              <w:rPr>
                <w:sz w:val="16"/>
                <w:szCs w:val="16"/>
              </w:rPr>
            </w:pPr>
            <w:r w:rsidRPr="00F56169">
              <w:rPr>
                <w:sz w:val="16"/>
                <w:szCs w:val="18"/>
                <w:lang w:val="en-US"/>
              </w:rPr>
              <w:t>NR, E-UTRA, UTRA and GSM/EDGE; Multi-Standard Radio (MSR)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428E0550" w14:textId="36F4E1D0" w:rsidR="00F676DD" w:rsidRPr="00986901"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D6E941E" w14:textId="2AF15466" w:rsidR="00F676DD" w:rsidRPr="00986901"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F676DD" w:rsidRDefault="00F676DD" w:rsidP="00F676DD">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F676DD" w:rsidRPr="00F56169" w:rsidRDefault="00F676DD" w:rsidP="00F676DD">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F676DD" w:rsidRPr="00751D67" w:rsidRDefault="00F676DD" w:rsidP="00F676DD">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F676DD" w:rsidRDefault="00F676DD" w:rsidP="00F676DD">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F676DD"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F676DD" w:rsidRPr="00F56169" w:rsidRDefault="00F676DD" w:rsidP="00F676DD">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F676DD" w:rsidRPr="00F56169" w:rsidRDefault="00F676DD" w:rsidP="00F676DD">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F676DD" w:rsidRPr="00F56169" w:rsidRDefault="00F676DD" w:rsidP="00F676DD">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F676DD" w:rsidRPr="00F56169" w:rsidRDefault="00F676DD" w:rsidP="00F676DD">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64225060" w:rsidR="00557B2E" w:rsidRPr="00557B2E" w:rsidRDefault="009127A6" w:rsidP="005C742B">
      <w:pPr>
        <w:ind w:right="-99"/>
        <w:rPr>
          <w:lang w:eastAsia="zh-CN"/>
        </w:rPr>
      </w:pPr>
      <w:r>
        <w:rPr>
          <w:lang w:eastAsia="zh-CN"/>
        </w:rPr>
        <w:t>RAN WG</w:t>
      </w:r>
      <w:r w:rsidR="00623C76">
        <w:rPr>
          <w:lang w:eastAsia="zh-CN"/>
        </w:rPr>
        <w:t>4</w:t>
      </w:r>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proofErr w:type="spellStart"/>
            <w:r w:rsidRPr="0000381E">
              <w:rPr>
                <w:rFonts w:cs="Arial"/>
                <w:color w:val="000000"/>
                <w:szCs w:val="18"/>
              </w:rPr>
              <w:t>Belll</w:t>
            </w:r>
            <w:proofErr w:type="spellEnd"/>
            <w:r w:rsidRPr="0000381E">
              <w:rPr>
                <w:rFonts w:cs="Arial"/>
                <w:color w:val="000000"/>
                <w:szCs w:val="18"/>
              </w:rPr>
              <w:t xml:space="preserve">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 xml:space="preserve">LG </w:t>
            </w:r>
            <w:proofErr w:type="spellStart"/>
            <w:r w:rsidRPr="0000381E">
              <w:rPr>
                <w:rFonts w:cs="Arial"/>
                <w:color w:val="000000"/>
                <w:szCs w:val="18"/>
              </w:rPr>
              <w:t>Uplus</w:t>
            </w:r>
            <w:proofErr w:type="spellEnd"/>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proofErr w:type="spellStart"/>
            <w:r w:rsidRPr="0000381E">
              <w:rPr>
                <w:rFonts w:cs="Arial"/>
                <w:color w:val="000000"/>
                <w:szCs w:val="18"/>
              </w:rPr>
              <w:t>Sanechips</w:t>
            </w:r>
            <w:proofErr w:type="spellEnd"/>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proofErr w:type="spellStart"/>
            <w:r w:rsidRPr="0000381E">
              <w:rPr>
                <w:rFonts w:cs="Arial"/>
                <w:color w:val="000000"/>
                <w:szCs w:val="18"/>
              </w:rPr>
              <w:t>Spreadtrum</w:t>
            </w:r>
            <w:proofErr w:type="spellEnd"/>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8BCA9" w14:textId="77777777" w:rsidR="00426A95" w:rsidRDefault="00426A95">
      <w:r>
        <w:separator/>
      </w:r>
    </w:p>
  </w:endnote>
  <w:endnote w:type="continuationSeparator" w:id="0">
    <w:p w14:paraId="0EE2E077" w14:textId="77777777" w:rsidR="00426A95" w:rsidRDefault="0042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34857" w14:textId="77777777" w:rsidR="00426A95" w:rsidRDefault="00426A95">
      <w:r>
        <w:separator/>
      </w:r>
    </w:p>
  </w:footnote>
  <w:footnote w:type="continuationSeparator" w:id="0">
    <w:p w14:paraId="7AB6A9E8" w14:textId="77777777" w:rsidR="00426A95" w:rsidRDefault="00426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9"/>
  </w:num>
  <w:num w:numId="5">
    <w:abstractNumId w:val="30"/>
  </w:num>
  <w:num w:numId="6">
    <w:abstractNumId w:val="24"/>
  </w:num>
  <w:num w:numId="7">
    <w:abstractNumId w:val="6"/>
  </w:num>
  <w:num w:numId="8">
    <w:abstractNumId w:val="10"/>
  </w:num>
  <w:num w:numId="9">
    <w:abstractNumId w:val="4"/>
  </w:num>
  <w:num w:numId="10">
    <w:abstractNumId w:val="16"/>
  </w:num>
  <w:num w:numId="11">
    <w:abstractNumId w:val="5"/>
  </w:num>
  <w:num w:numId="12">
    <w:abstractNumId w:val="25"/>
  </w:num>
  <w:num w:numId="13">
    <w:abstractNumId w:val="28"/>
  </w:num>
  <w:num w:numId="14">
    <w:abstractNumId w:val="1"/>
  </w:num>
  <w:num w:numId="15">
    <w:abstractNumId w:val="8"/>
  </w:num>
  <w:num w:numId="16">
    <w:abstractNumId w:val="13"/>
  </w:num>
  <w:num w:numId="17">
    <w:abstractNumId w:val="7"/>
  </w:num>
  <w:num w:numId="18">
    <w:abstractNumId w:val="2"/>
  </w:num>
  <w:num w:numId="19">
    <w:abstractNumId w:val="27"/>
  </w:num>
  <w:num w:numId="20">
    <w:abstractNumId w:val="22"/>
  </w:num>
  <w:num w:numId="21">
    <w:abstractNumId w:val="23"/>
  </w:num>
  <w:num w:numId="22">
    <w:abstractNumId w:val="3"/>
  </w:num>
  <w:num w:numId="23">
    <w:abstractNumId w:val="19"/>
  </w:num>
  <w:num w:numId="24">
    <w:abstractNumId w:val="14"/>
  </w:num>
  <w:num w:numId="25">
    <w:abstractNumId w:val="21"/>
  </w:num>
  <w:num w:numId="26">
    <w:abstractNumId w:val="26"/>
  </w:num>
  <w:num w:numId="27">
    <w:abstractNumId w:val="11"/>
  </w:num>
  <w:num w:numId="28">
    <w:abstractNumId w:val="12"/>
  </w:num>
  <w:num w:numId="29">
    <w:abstractNumId w:val="18"/>
  </w:num>
  <w:num w:numId="30">
    <w:abstractNumId w:val="2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2892"/>
    <w:rsid w:val="000336A4"/>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433E"/>
    <w:rsid w:val="002753AA"/>
    <w:rsid w:val="002762AD"/>
    <w:rsid w:val="00276403"/>
    <w:rsid w:val="00282428"/>
    <w:rsid w:val="002847C3"/>
    <w:rsid w:val="002A5382"/>
    <w:rsid w:val="002B009D"/>
    <w:rsid w:val="002B74C6"/>
    <w:rsid w:val="002C1C50"/>
    <w:rsid w:val="002D1513"/>
    <w:rsid w:val="002D1D1C"/>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26A9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A1F1A"/>
    <w:rsid w:val="004A40BE"/>
    <w:rsid w:val="004A6A60"/>
    <w:rsid w:val="004B2314"/>
    <w:rsid w:val="004B48C6"/>
    <w:rsid w:val="004B6F49"/>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6960"/>
    <w:rsid w:val="00604BF9"/>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991"/>
    <w:rsid w:val="006E0F19"/>
    <w:rsid w:val="006E1FDA"/>
    <w:rsid w:val="006E20F1"/>
    <w:rsid w:val="006E33EF"/>
    <w:rsid w:val="006E5E87"/>
    <w:rsid w:val="006F2155"/>
    <w:rsid w:val="006F430F"/>
    <w:rsid w:val="006F5302"/>
    <w:rsid w:val="006F59F8"/>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66DA"/>
    <w:rsid w:val="00E77637"/>
    <w:rsid w:val="00E82761"/>
    <w:rsid w:val="00E84CD8"/>
    <w:rsid w:val="00E86435"/>
    <w:rsid w:val="00E90B85"/>
    <w:rsid w:val="00E91679"/>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2688"/>
    <w:rsid w:val="00F65FE2"/>
    <w:rsid w:val="00F676DD"/>
    <w:rsid w:val="00F73BF0"/>
    <w:rsid w:val="00F76454"/>
    <w:rsid w:val="00F76BE5"/>
    <w:rsid w:val="00F80FE5"/>
    <w:rsid w:val="00F81C27"/>
    <w:rsid w:val="00F8293A"/>
    <w:rsid w:val="00F82A56"/>
    <w:rsid w:val="00F83D11"/>
    <w:rsid w:val="00F921F1"/>
    <w:rsid w:val="00F95F65"/>
    <w:rsid w:val="00F9766E"/>
    <w:rsid w:val="00FA19D4"/>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489C-894F-4E06-A9C8-C51D6C6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2231</Words>
  <Characters>12719</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draft CR R4-2511760</cp:lastModifiedBy>
  <cp:revision>5</cp:revision>
  <cp:lastPrinted>2000-02-29T02:31:00Z</cp:lastPrinted>
  <dcterms:created xsi:type="dcterms:W3CDTF">2025-09-18T00:05:00Z</dcterms:created>
  <dcterms:modified xsi:type="dcterms:W3CDTF">2025-09-18T02:31:00Z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